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CDB02" w14:textId="77777777" w:rsidR="004A06A4" w:rsidRDefault="004A06A4" w:rsidP="004A06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KENYNGTHORP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154AAA7B" w14:textId="77777777" w:rsidR="004A06A4" w:rsidRDefault="004A06A4" w:rsidP="004A06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Sandwich, Kent.</w:t>
      </w:r>
    </w:p>
    <w:p w14:paraId="6C7AE07C" w14:textId="77777777" w:rsidR="004A06A4" w:rsidRDefault="004A06A4" w:rsidP="004A06A4">
      <w:pPr>
        <w:pStyle w:val="NoSpacing"/>
        <w:jc w:val="both"/>
        <w:rPr>
          <w:rFonts w:cs="Times New Roman"/>
          <w:szCs w:val="24"/>
        </w:rPr>
      </w:pPr>
    </w:p>
    <w:p w14:paraId="4102F0E7" w14:textId="77777777" w:rsidR="004A06A4" w:rsidRDefault="004A06A4" w:rsidP="004A06A4">
      <w:pPr>
        <w:pStyle w:val="NoSpacing"/>
        <w:jc w:val="both"/>
        <w:rPr>
          <w:rFonts w:cs="Times New Roman"/>
          <w:szCs w:val="24"/>
        </w:rPr>
      </w:pPr>
    </w:p>
    <w:p w14:paraId="28E0B180" w14:textId="77777777" w:rsidR="004A06A4" w:rsidRDefault="004A06A4" w:rsidP="004A06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He made his Will.</w:t>
      </w:r>
    </w:p>
    <w:p w14:paraId="4F063E56" w14:textId="77777777" w:rsidR="004A06A4" w:rsidRDefault="004A06A4" w:rsidP="004A06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3D9243FB" w14:textId="77777777" w:rsidR="004A06A4" w:rsidRDefault="004A06A4" w:rsidP="004A06A4">
      <w:pPr>
        <w:pStyle w:val="NoSpacing"/>
        <w:rPr>
          <w:rFonts w:cs="Times New Roman"/>
          <w:szCs w:val="24"/>
        </w:rPr>
      </w:pPr>
    </w:p>
    <w:p w14:paraId="2F46CCC0" w14:textId="77777777" w:rsidR="004A06A4" w:rsidRDefault="004A06A4" w:rsidP="004A06A4">
      <w:pPr>
        <w:pStyle w:val="NoSpacing"/>
        <w:rPr>
          <w:rFonts w:cs="Times New Roman"/>
          <w:szCs w:val="24"/>
        </w:rPr>
      </w:pPr>
    </w:p>
    <w:p w14:paraId="4A29B00D" w14:textId="77777777" w:rsidR="004A06A4" w:rsidRDefault="004A06A4" w:rsidP="004A06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November 2022</w:t>
      </w:r>
    </w:p>
    <w:p w14:paraId="3F1DDB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ACD5C" w14:textId="77777777" w:rsidR="004A06A4" w:rsidRDefault="004A06A4" w:rsidP="009139A6">
      <w:r>
        <w:separator/>
      </w:r>
    </w:p>
  </w:endnote>
  <w:endnote w:type="continuationSeparator" w:id="0">
    <w:p w14:paraId="5FAC656D" w14:textId="77777777" w:rsidR="004A06A4" w:rsidRDefault="004A06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96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B1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7F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9B408" w14:textId="77777777" w:rsidR="004A06A4" w:rsidRDefault="004A06A4" w:rsidP="009139A6">
      <w:r>
        <w:separator/>
      </w:r>
    </w:p>
  </w:footnote>
  <w:footnote w:type="continuationSeparator" w:id="0">
    <w:p w14:paraId="5D466E0D" w14:textId="77777777" w:rsidR="004A06A4" w:rsidRDefault="004A06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61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345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42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6A4"/>
    <w:rsid w:val="000666E0"/>
    <w:rsid w:val="002510B7"/>
    <w:rsid w:val="004A06A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F27E3"/>
  <w15:chartTrackingRefBased/>
  <w15:docId w15:val="{1649E90D-75D2-49B4-9023-D7463678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A06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2023-03-01T21:52:00Z</dcterms:created>
  <dcterms:modified xsi:type="dcterms:W3CDTF">2023-03-01T21:53:00Z</dcterms:modified>
</cp:coreProperties>
</file>